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1743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平顶山禾讯网络科技有限公司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75441FAD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平顶山禾讯网络科技有限公司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个体工商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电商、数据标注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bookmarkStart w:id="0" w:name="_GoBack"/>
      <w:bookmarkEnd w:id="0"/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王影星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13071766676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526765253.@qq.com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数据标注50名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电商客服10名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招商人员10名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8C15C7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数据标注 上六休一 薪资2K-5k（上不封顶）</w:t>
      </w:r>
    </w:p>
    <w:p w14:paraId="60C526F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sz w:val="28"/>
          <w:szCs w:val="28"/>
          <w:lang w:val="en-US" w:eastAsia="zh-CN"/>
        </w:rPr>
        <w:t>2、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电商客服 月休2天 薪资3K+</w:t>
      </w:r>
    </w:p>
    <w:p w14:paraId="4AB6AA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sz w:val="28"/>
          <w:szCs w:val="28"/>
          <w:lang w:val="en-US" w:eastAsia="zh-CN"/>
        </w:rPr>
        <w:t>3、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招商人员 上六休一 薪资3K+（上不封顶）</w:t>
      </w:r>
    </w:p>
    <w:p w14:paraId="61F0602C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薪资丰厚、老板随和、氛围和睦、公司每月聚餐、节日福利 、旅游团建等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平顶山郏县印象东坡三楼（3020）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0906A9F"/>
    <w:rsid w:val="1959028A"/>
    <w:rsid w:val="19F73A90"/>
    <w:rsid w:val="21681610"/>
    <w:rsid w:val="26E848A3"/>
    <w:rsid w:val="320F470F"/>
    <w:rsid w:val="338C0DA0"/>
    <w:rsid w:val="373972A7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A821A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228</Words>
  <Characters>268</Characters>
  <Lines>0</Lines>
  <Paragraphs>0</Paragraphs>
  <TotalTime>1</TotalTime>
  <ScaleCrop>false</ScaleCrop>
  <LinksUpToDate>false</LinksUpToDate>
  <CharactersWithSpaces>353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2026-01-22T08:09:52Z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EE56062F06E249869901060600DE6319_13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